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666DBE90" w14:textId="77777777" w:rsidTr="0014610F">
        <w:trPr>
          <w:trHeight w:val="765"/>
        </w:trPr>
        <w:tc>
          <w:tcPr>
            <w:tcW w:w="5000" w:type="pct"/>
            <w:shd w:val="clear" w:color="auto" w:fill="auto"/>
            <w:vAlign w:val="center"/>
          </w:tcPr>
          <w:p w14:paraId="745B1CD3" w14:textId="5D451E71" w:rsidR="005F2928" w:rsidRDefault="001866DA" w:rsidP="0041298F">
            <w:pPr>
              <w:pStyle w:val="Picture"/>
            </w:pPr>
            <w:r>
              <w:rPr>
                <w:noProof/>
              </w:rPr>
              <w:drawing>
                <wp:inline distT="0" distB="0" distL="0" distR="0" wp14:anchorId="57EBE4C9" wp14:editId="42C0107B">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1B349A84" w14:textId="7DA42435" w:rsidR="002C5E76" w:rsidRPr="0041298F" w:rsidRDefault="001866DA" w:rsidP="002C5E76">
      <w:pPr>
        <w:pStyle w:val="APBHeading"/>
      </w:pPr>
      <w:r>
        <w:rPr>
          <w:noProof/>
        </w:rPr>
        <w:drawing>
          <wp:inline distT="0" distB="0" distL="0" distR="0" wp14:anchorId="0FB4D554" wp14:editId="51928925">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94519D">
        <w:t>5.1.1 Inquisitive Minds</w:t>
      </w:r>
    </w:p>
    <w:p w14:paraId="4C188BA0" w14:textId="77777777" w:rsidR="002C5E76" w:rsidRDefault="002C5E76" w:rsidP="002C5E76"/>
    <w:p w14:paraId="64B15283" w14:textId="77777777" w:rsidR="002C5E76" w:rsidRDefault="002C5E76" w:rsidP="002C5E76">
      <w:pPr>
        <w:pStyle w:val="ActivitySection"/>
      </w:pPr>
      <w:r>
        <w:t>Purpose</w:t>
      </w:r>
    </w:p>
    <w:p w14:paraId="0BC61CC1" w14:textId="52EC9FA5" w:rsidR="005D15CE" w:rsidRDefault="0094519D" w:rsidP="005D15CE">
      <w:pPr>
        <w:pStyle w:val="ActivityBody"/>
      </w:pPr>
      <w:r w:rsidRPr="005D15CE">
        <w:t>Throughout this course, you have developed laboratory skills related to biotechnology and discovered many uses of biotechnology in agriculture. However, the focus has been narrow and time has been limited. What further studies into agricultural applications of biotechnology interest you? Brainstorm your interests and dive into the world of scientific inquiry and research.</w:t>
      </w:r>
    </w:p>
    <w:p w14:paraId="4ED46833" w14:textId="77777777" w:rsidR="005D15CE" w:rsidRDefault="005D15CE" w:rsidP="00BF21BF"/>
    <w:p w14:paraId="3A98DDBE" w14:textId="5191125E" w:rsidR="005D15CE" w:rsidRDefault="005D15CE" w:rsidP="005D15CE">
      <w:pPr>
        <w:pStyle w:val="ActivityBody"/>
      </w:pPr>
      <w:r>
        <w:t xml:space="preserve">Defining a problem is critical in order to solve the problem. The better you understand the whole problem, the more easily you will be able to identify a component of the problem to focus on resolving. Before diving into a research project, delve into the research that has already been conducted on the topic. </w:t>
      </w:r>
      <w:r w:rsidRPr="005D15CE">
        <w:t xml:space="preserve">How does writing a problem statement </w:t>
      </w:r>
      <w:r>
        <w:t>refine</w:t>
      </w:r>
      <w:r w:rsidRPr="005D15CE">
        <w:t xml:space="preserve"> research from ideas?</w:t>
      </w:r>
    </w:p>
    <w:p w14:paraId="72F19076" w14:textId="77777777" w:rsidR="003B0686" w:rsidRPr="00210996" w:rsidRDefault="003B0686"/>
    <w:p w14:paraId="383FF136" w14:textId="77777777" w:rsidR="002C5E76" w:rsidRDefault="002C5E76" w:rsidP="002C5E76">
      <w:pPr>
        <w:pStyle w:val="ActivitySection"/>
      </w:pPr>
      <w:r>
        <w:t>Materials</w:t>
      </w:r>
    </w:p>
    <w:tbl>
      <w:tblPr>
        <w:tblW w:w="11088" w:type="dxa"/>
        <w:tblLook w:val="01E0" w:firstRow="1" w:lastRow="1" w:firstColumn="1" w:lastColumn="1" w:noHBand="0" w:noVBand="0"/>
      </w:tblPr>
      <w:tblGrid>
        <w:gridCol w:w="11088"/>
      </w:tblGrid>
      <w:tr w:rsidR="0094519D" w14:paraId="2EB5339D" w14:textId="77777777" w:rsidTr="0094519D">
        <w:tc>
          <w:tcPr>
            <w:tcW w:w="11088" w:type="dxa"/>
          </w:tcPr>
          <w:p w14:paraId="08157638" w14:textId="77777777" w:rsidR="0094519D" w:rsidRDefault="0094519D" w:rsidP="007940B7">
            <w:pPr>
              <w:pStyle w:val="ActivityBodyBold"/>
            </w:pPr>
            <w:r>
              <w:t>Per student:</w:t>
            </w:r>
          </w:p>
          <w:p w14:paraId="3A64EE67" w14:textId="77777777" w:rsidR="0094519D" w:rsidRDefault="0094519D" w:rsidP="0094519D">
            <w:pPr>
              <w:pStyle w:val="Activitybullet"/>
            </w:pPr>
            <w:r>
              <w:t>Computer with Internet access and word processing software</w:t>
            </w:r>
          </w:p>
          <w:p w14:paraId="4D1AB7C4" w14:textId="77777777" w:rsidR="0094519D" w:rsidRPr="00225EF4" w:rsidRDefault="0094519D" w:rsidP="0094519D">
            <w:pPr>
              <w:pStyle w:val="Activitybullet"/>
              <w:rPr>
                <w:rStyle w:val="Italic"/>
              </w:rPr>
            </w:pPr>
            <w:r w:rsidRPr="00225EF4">
              <w:rPr>
                <w:rStyle w:val="Italic"/>
              </w:rPr>
              <w:t>Laboratory Notebook</w:t>
            </w:r>
          </w:p>
          <w:p w14:paraId="1508A595" w14:textId="77777777" w:rsidR="0094519D" w:rsidRDefault="0094519D" w:rsidP="0094519D">
            <w:pPr>
              <w:pStyle w:val="Activitybullet"/>
            </w:pPr>
            <w:r>
              <w:t>Pen</w:t>
            </w:r>
          </w:p>
          <w:p w14:paraId="07C514A2" w14:textId="77777777" w:rsidR="0094519D" w:rsidRDefault="0094519D" w:rsidP="0094519D">
            <w:pPr>
              <w:pStyle w:val="Activitybullet"/>
            </w:pPr>
            <w:r w:rsidRPr="00225EF4">
              <w:rPr>
                <w:rStyle w:val="Italic"/>
              </w:rPr>
              <w:t>Agriscience Notebook</w:t>
            </w:r>
          </w:p>
        </w:tc>
      </w:tr>
    </w:tbl>
    <w:p w14:paraId="7889E0AE" w14:textId="77777777" w:rsidR="002C5E76" w:rsidRDefault="002C5E76" w:rsidP="002C5E76"/>
    <w:p w14:paraId="5C7D5A76" w14:textId="77777777" w:rsidR="002C5E76" w:rsidRDefault="002C5E76" w:rsidP="002C5E76">
      <w:pPr>
        <w:pStyle w:val="ActivitySection"/>
      </w:pPr>
      <w:r>
        <w:t>Procedure</w:t>
      </w:r>
    </w:p>
    <w:p w14:paraId="5171CCEE" w14:textId="38D7A904" w:rsidR="0094519D" w:rsidRDefault="0094519D" w:rsidP="0094519D">
      <w:pPr>
        <w:pStyle w:val="ActivityBody"/>
      </w:pPr>
      <w:r>
        <w:t>In this activity, you will determine what area of research interests you and define the working question and hypothesis for your research project.</w:t>
      </w:r>
      <w:r w:rsidR="00ED16AF">
        <w:t xml:space="preserve"> </w:t>
      </w:r>
      <w:r>
        <w:t>Your research must be aligned to one of the categories for the National FFA Agriscience Fair and pertain to biotechnology. As you consider research, keep the precautionary principle in mind as well as any budgetary limitations your teacher has discussed.</w:t>
      </w:r>
    </w:p>
    <w:p w14:paraId="15CFA8C5" w14:textId="77777777" w:rsidR="0094519D" w:rsidRDefault="0094519D" w:rsidP="0094519D"/>
    <w:p w14:paraId="5A8A4D08" w14:textId="77777777" w:rsidR="0094519D" w:rsidRPr="0098660D" w:rsidRDefault="0094519D" w:rsidP="00C20FE8">
      <w:pPr>
        <w:pStyle w:val="ActivityBodyItalicandBold"/>
      </w:pPr>
      <w:r w:rsidRPr="0098660D">
        <w:t>Categories</w:t>
      </w:r>
    </w:p>
    <w:p w14:paraId="06B9FFFB" w14:textId="77777777" w:rsidR="0094519D" w:rsidRDefault="0094519D" w:rsidP="0094519D">
      <w:pPr>
        <w:pStyle w:val="Activitybullet"/>
      </w:pPr>
      <w:r w:rsidRPr="00B65315">
        <w:rPr>
          <w:rStyle w:val="KeyTermItalic"/>
        </w:rPr>
        <w:t>Animal Systems (AS) –</w:t>
      </w:r>
      <w:r>
        <w:t xml:space="preserve"> The study of animal systems, including life processes, health, nutrition, genetics, management and processing, through the study of small animals, aquaculture, livestock</w:t>
      </w:r>
      <w:r w:rsidR="00D8397F">
        <w:t>, dairy, horses and/or poultry.</w:t>
      </w:r>
    </w:p>
    <w:p w14:paraId="289DEC05" w14:textId="77777777" w:rsidR="0094519D" w:rsidRDefault="0094519D" w:rsidP="0094519D">
      <w:pPr>
        <w:pStyle w:val="Activitybullet"/>
      </w:pPr>
      <w:r w:rsidRPr="00B65315">
        <w:rPr>
          <w:rStyle w:val="KeyTermItalic"/>
        </w:rPr>
        <w:t>Environmental Services/Natural Resource Systems (ENR) –</w:t>
      </w:r>
      <w:r>
        <w:t xml:space="preserve"> The study of systems, instruments</w:t>
      </w:r>
      <w:r w:rsidR="00D8397F">
        <w:t>,</w:t>
      </w:r>
      <w:r>
        <w:t xml:space="preserve"> and technology used in waste management; the study of the management of soil, water, wildlife, forests and air as natural resources and thei</w:t>
      </w:r>
      <w:r w:rsidR="00D8397F">
        <w:t>r influence on the environment.</w:t>
      </w:r>
    </w:p>
    <w:p w14:paraId="4D743942" w14:textId="77777777" w:rsidR="0094519D" w:rsidRDefault="0094519D" w:rsidP="0094519D">
      <w:pPr>
        <w:pStyle w:val="Activitybullet"/>
      </w:pPr>
      <w:r w:rsidRPr="00B65315">
        <w:rPr>
          <w:rStyle w:val="KeyTermItalic"/>
        </w:rPr>
        <w:t>Food Products and Processing Systems (FPP) –</w:t>
      </w:r>
      <w:r>
        <w:t xml:space="preserve"> The study of product development, quality assurance, food safety, production, sales and service, regulation and compliance</w:t>
      </w:r>
      <w:r w:rsidR="00D8397F">
        <w:t>,</w:t>
      </w:r>
      <w:r>
        <w:t xml:space="preserve"> and food service within the food science industry.</w:t>
      </w:r>
    </w:p>
    <w:p w14:paraId="7EC570B7" w14:textId="77777777" w:rsidR="0094519D" w:rsidRDefault="0094519D" w:rsidP="0094519D">
      <w:pPr>
        <w:pStyle w:val="Activitybullet"/>
      </w:pPr>
      <w:r w:rsidRPr="00B65315">
        <w:rPr>
          <w:rStyle w:val="KeyTermItalic"/>
        </w:rPr>
        <w:t>Plant Systems (PS) –</w:t>
      </w:r>
      <w:r>
        <w:t xml:space="preserve"> The study of plant life cycles, classifications, functions, structures, reproduction, media and nutrients, as well as growth and cultural practices, through the study of crops, turf grass, trees and shrubs</w:t>
      </w:r>
      <w:r w:rsidR="001866DA">
        <w:t>,</w:t>
      </w:r>
      <w:r>
        <w:t xml:space="preserve"> and/or ornamental plants. </w:t>
      </w:r>
    </w:p>
    <w:p w14:paraId="77821137" w14:textId="77777777" w:rsidR="0094519D" w:rsidRDefault="0094519D" w:rsidP="0094519D">
      <w:pPr>
        <w:pStyle w:val="Activitybullet"/>
      </w:pPr>
      <w:r w:rsidRPr="00B65315">
        <w:rPr>
          <w:rStyle w:val="KeyTermItalic"/>
        </w:rPr>
        <w:t>Power, Structural and Technical Systems (PST) –</w:t>
      </w:r>
      <w:r>
        <w:t xml:space="preserve"> The study of agricultural equipment, power systems, alternative fuel sources</w:t>
      </w:r>
      <w:r w:rsidR="001866DA">
        <w:t>,</w:t>
      </w:r>
      <w:r>
        <w:t xml:space="preserve"> and precision technology, as well as woodworking, metalworking, welding</w:t>
      </w:r>
      <w:r w:rsidR="001866DA">
        <w:t>,</w:t>
      </w:r>
      <w:r>
        <w:t xml:space="preserve"> and project planning for agricultural structures.</w:t>
      </w:r>
    </w:p>
    <w:p w14:paraId="53DB6B2F" w14:textId="77777777" w:rsidR="0094519D" w:rsidRDefault="0094519D" w:rsidP="0094519D">
      <w:pPr>
        <w:pStyle w:val="Activitybullet"/>
      </w:pPr>
      <w:r w:rsidRPr="00B65315">
        <w:rPr>
          <w:rStyle w:val="KeyTermItalic"/>
        </w:rPr>
        <w:t>Social Systems (SS) –</w:t>
      </w:r>
      <w:r>
        <w:t xml:space="preserve"> The study of human behavior and the interaction of individuals in and to society, including agricultural education, agribusiness economic, agricultural communication, agricultural leadership</w:t>
      </w:r>
      <w:r w:rsidR="001866DA">
        <w:t>,</w:t>
      </w:r>
      <w:r>
        <w:t xml:space="preserve"> and other social science applications in agriculture, food</w:t>
      </w:r>
      <w:r w:rsidR="001866DA">
        <w:t>,</w:t>
      </w:r>
      <w:r>
        <w:t xml:space="preserve"> and natural resources.</w:t>
      </w:r>
    </w:p>
    <w:p w14:paraId="0E5147A6" w14:textId="77777777" w:rsidR="0094519D" w:rsidRDefault="0094519D" w:rsidP="0094519D">
      <w:pPr>
        <w:pStyle w:val="ActivityBody"/>
      </w:pPr>
      <w:r>
        <w:lastRenderedPageBreak/>
        <w:t xml:space="preserve">For additional ideas and information on the above categories, please go to the National FFA Organization’s webpage at </w:t>
      </w:r>
      <w:hyperlink r:id="rId10" w:history="1">
        <w:r w:rsidR="001866DA" w:rsidRPr="006377FA">
          <w:rPr>
            <w:rStyle w:val="Hyperlink"/>
            <w:rFonts w:cs="Times New Roman"/>
          </w:rPr>
          <w:t>https://www.ffa.org/participate/awards/agriscience-fair</w:t>
        </w:r>
      </w:hyperlink>
      <w:r w:rsidR="001866DA">
        <w:rPr>
          <w:rFonts w:cs="Times New Roman"/>
        </w:rPr>
        <w:t>.</w:t>
      </w:r>
    </w:p>
    <w:p w14:paraId="5F367568" w14:textId="77777777" w:rsidR="0094519D" w:rsidRDefault="0094519D" w:rsidP="0094519D"/>
    <w:p w14:paraId="47430946" w14:textId="77777777" w:rsidR="0094519D" w:rsidRDefault="0094519D" w:rsidP="0094519D">
      <w:pPr>
        <w:pStyle w:val="ActivityBodyBold"/>
      </w:pPr>
      <w:r>
        <w:t>Part One – Brainstorming</w:t>
      </w:r>
    </w:p>
    <w:p w14:paraId="71C78AE2" w14:textId="77777777" w:rsidR="0094519D" w:rsidRDefault="0094519D" w:rsidP="0094519D">
      <w:pPr>
        <w:pStyle w:val="ActivityBody"/>
      </w:pPr>
      <w:r>
        <w:t>Ask yourself the following questions to help direct your research.</w:t>
      </w:r>
    </w:p>
    <w:p w14:paraId="0F27F2BF" w14:textId="77777777" w:rsidR="0094519D" w:rsidRDefault="0094519D" w:rsidP="0094519D">
      <w:pPr>
        <w:pStyle w:val="Activitybullet"/>
      </w:pPr>
      <w:r>
        <w:t>What area of agriculture am I most interested in?</w:t>
      </w:r>
    </w:p>
    <w:p w14:paraId="0A983992" w14:textId="77777777" w:rsidR="0094519D" w:rsidRDefault="0094519D" w:rsidP="0094519D">
      <w:pPr>
        <w:pStyle w:val="Activitybullet"/>
      </w:pPr>
      <w:r>
        <w:t>What are my future interests and how can I relate my research to those?</w:t>
      </w:r>
    </w:p>
    <w:p w14:paraId="0CE541A7" w14:textId="77777777" w:rsidR="0094519D" w:rsidRDefault="0094519D" w:rsidP="0094519D">
      <w:pPr>
        <w:pStyle w:val="Activitybullet"/>
      </w:pPr>
      <w:r>
        <w:t>What techniques and processes learned in this course are most interesting to me?</w:t>
      </w:r>
    </w:p>
    <w:p w14:paraId="52144C34" w14:textId="77777777" w:rsidR="0094519D" w:rsidRDefault="0094519D" w:rsidP="0094519D">
      <w:pPr>
        <w:pStyle w:val="Activitybullet"/>
      </w:pPr>
      <w:r>
        <w:t>What ideas for specific research do I have?</w:t>
      </w:r>
    </w:p>
    <w:p w14:paraId="52B95536" w14:textId="3F9E7345" w:rsidR="00ED16AF" w:rsidRDefault="00ED16AF" w:rsidP="00ED16AF">
      <w:pPr>
        <w:pStyle w:val="ActivityBody"/>
      </w:pPr>
      <w:bookmarkStart w:id="0" w:name="_GoBack"/>
      <w:bookmarkEnd w:id="0"/>
      <w:r>
        <w:t xml:space="preserve">Work with your classmates to determine if others have the same or similar interests as you. For </w:t>
      </w:r>
      <w:r w:rsidR="009E754F">
        <w:t>the</w:t>
      </w:r>
      <w:r>
        <w:t xml:space="preserve"> research project, you may work with up to two other classmates.</w:t>
      </w:r>
    </w:p>
    <w:p w14:paraId="588E0126" w14:textId="77777777" w:rsidR="00ED16AF" w:rsidRDefault="00ED16AF" w:rsidP="0094519D"/>
    <w:p w14:paraId="25423E18" w14:textId="77777777" w:rsidR="009B41EF" w:rsidRDefault="009B41EF" w:rsidP="009B41EF">
      <w:pPr>
        <w:pStyle w:val="ActivityBodyBold"/>
      </w:pPr>
      <w:r>
        <w:t>Part Two – Preliminary Research</w:t>
      </w:r>
    </w:p>
    <w:p w14:paraId="7954E9DE" w14:textId="77777777" w:rsidR="009B41EF" w:rsidRDefault="009B41EF" w:rsidP="009B41EF">
      <w:pPr>
        <w:pStyle w:val="ActivityNumbers"/>
      </w:pPr>
      <w:r>
        <w:t>Upon identifying an issue or topic of interest for your research, take a few minutes to discover what similar research is being conducted, what literary materials are available to assist and guide you, what supplies and materials are available, and other information you deem useful in your preparation.</w:t>
      </w:r>
    </w:p>
    <w:p w14:paraId="499CF0F8" w14:textId="77777777" w:rsidR="009B41EF" w:rsidRDefault="009B41EF" w:rsidP="009B41EF">
      <w:pPr>
        <w:pStyle w:val="ActivityNumbers"/>
      </w:pPr>
      <w:r>
        <w:t xml:space="preserve">Brainstorm a list of at least five research questions you could investigate on your topic of interest. Record the questions in your </w:t>
      </w:r>
      <w:r w:rsidRPr="000B0B20">
        <w:rPr>
          <w:rStyle w:val="Italic"/>
        </w:rPr>
        <w:t>Laboratory Notebook</w:t>
      </w:r>
      <w:r>
        <w:t>.</w:t>
      </w:r>
    </w:p>
    <w:p w14:paraId="24D535BC" w14:textId="77777777" w:rsidR="009B41EF" w:rsidRDefault="009B41EF" w:rsidP="009B41EF">
      <w:pPr>
        <w:pStyle w:val="ActivityNumbers"/>
      </w:pPr>
      <w:r>
        <w:t xml:space="preserve">For each question, consider the following questions. Record the components of each question in your </w:t>
      </w:r>
      <w:r w:rsidRPr="000B0B20">
        <w:rPr>
          <w:rStyle w:val="Italic"/>
        </w:rPr>
        <w:t>Laboratory Notebook</w:t>
      </w:r>
      <w:r>
        <w:t>. Ask your teacher for suggestions if you cannot think of a response.</w:t>
      </w:r>
    </w:p>
    <w:p w14:paraId="227B2665" w14:textId="77777777" w:rsidR="009B41EF" w:rsidRDefault="009B41EF" w:rsidP="009B41EF">
      <w:pPr>
        <w:pStyle w:val="Activitybullet"/>
      </w:pPr>
      <w:r>
        <w:t>What data could I collect?</w:t>
      </w:r>
    </w:p>
    <w:p w14:paraId="697CB3E6" w14:textId="77777777" w:rsidR="009B41EF" w:rsidRDefault="009B41EF" w:rsidP="009B41EF">
      <w:pPr>
        <w:pStyle w:val="Activitybullet"/>
      </w:pPr>
      <w:r>
        <w:t>Will researching the question present ethical or safety issues?</w:t>
      </w:r>
    </w:p>
    <w:p w14:paraId="700E7C22" w14:textId="77777777" w:rsidR="009B41EF" w:rsidRDefault="009B41EF" w:rsidP="009B41EF">
      <w:pPr>
        <w:pStyle w:val="Activitybullet"/>
      </w:pPr>
      <w:r>
        <w:t>What skills do I need to learn and what equipment would I need to obtain?</w:t>
      </w:r>
    </w:p>
    <w:p w14:paraId="76BD0EAC" w14:textId="77777777" w:rsidR="009B41EF" w:rsidRDefault="009B41EF" w:rsidP="009B41EF">
      <w:pPr>
        <w:pStyle w:val="ActivityNumbers"/>
      </w:pPr>
      <w:r>
        <w:t>Review your results. Circle which question or questions are testable with measurable data, present no ethical issues and are possible given your facility and equipment. Rewrite a question if necessary to meet the criteria.</w:t>
      </w:r>
    </w:p>
    <w:p w14:paraId="4DE8D318" w14:textId="77777777" w:rsidR="009B41EF" w:rsidRDefault="009B41EF" w:rsidP="009B41EF">
      <w:pPr>
        <w:pStyle w:val="ActivityNumbers"/>
      </w:pPr>
      <w:r>
        <w:t>Determine which research question you will focus your research on.</w:t>
      </w:r>
    </w:p>
    <w:p w14:paraId="77F72E3C" w14:textId="77777777" w:rsidR="009B41EF" w:rsidRPr="00F851E2" w:rsidRDefault="009B41EF" w:rsidP="009B41EF"/>
    <w:p w14:paraId="0E4A0FD1" w14:textId="78A3958F" w:rsidR="0094519D" w:rsidRDefault="0094519D" w:rsidP="0094519D">
      <w:pPr>
        <w:pStyle w:val="ActivityBodyBold"/>
      </w:pPr>
      <w:r>
        <w:t xml:space="preserve">Part Three – Drafting </w:t>
      </w:r>
      <w:r w:rsidR="005D15CE">
        <w:t>a Problem</w:t>
      </w:r>
      <w:r w:rsidR="009E754F">
        <w:t xml:space="preserve"> Statement</w:t>
      </w:r>
    </w:p>
    <w:p w14:paraId="4A4D6B83" w14:textId="4195EBC8" w:rsidR="0094519D" w:rsidRDefault="0094519D" w:rsidP="0094519D">
      <w:pPr>
        <w:pStyle w:val="ActivityBody"/>
      </w:pPr>
      <w:r>
        <w:t xml:space="preserve">When you have identified the area of research that interests you and have narrowed your focus to a manageable question, draft your </w:t>
      </w:r>
      <w:r w:rsidR="009E754F">
        <w:t>problem statement</w:t>
      </w:r>
      <w:r>
        <w:t xml:space="preserve"> to submit to your teacher. Refer to Figure 1 for a sample layout of your proposal. Use the questions to guide your submission and determine if you have developed a question that you can </w:t>
      </w:r>
      <w:r w:rsidR="009E754F">
        <w:t xml:space="preserve">answer and </w:t>
      </w:r>
      <w:r>
        <w:t>support with research.</w:t>
      </w:r>
    </w:p>
    <w:p w14:paraId="63CD1C73" w14:textId="77777777" w:rsidR="0094519D" w:rsidRDefault="0094519D" w:rsidP="0094519D"/>
    <w:tbl>
      <w:tblPr>
        <w:tblW w:w="0" w:type="auto"/>
        <w:jc w:val="center"/>
        <w:tblLayout w:type="fixed"/>
        <w:tblLook w:val="04A0" w:firstRow="1" w:lastRow="0" w:firstColumn="1" w:lastColumn="0" w:noHBand="0" w:noVBand="1"/>
      </w:tblPr>
      <w:tblGrid>
        <w:gridCol w:w="270"/>
        <w:gridCol w:w="8730"/>
        <w:gridCol w:w="270"/>
      </w:tblGrid>
      <w:tr w:rsidR="00D8397F" w14:paraId="6DE87CDC" w14:textId="77777777" w:rsidTr="009B41EF">
        <w:trPr>
          <w:trHeight w:val="224"/>
          <w:jc w:val="center"/>
        </w:trPr>
        <w:tc>
          <w:tcPr>
            <w:tcW w:w="270" w:type="dxa"/>
            <w:tcBorders>
              <w:right w:val="single" w:sz="4" w:space="0" w:color="auto"/>
            </w:tcBorders>
            <w:shd w:val="clear" w:color="auto" w:fill="auto"/>
          </w:tcPr>
          <w:p w14:paraId="275BA52E" w14:textId="77777777" w:rsidR="0094519D" w:rsidRDefault="0094519D" w:rsidP="007940B7"/>
        </w:tc>
        <w:tc>
          <w:tcPr>
            <w:tcW w:w="8730" w:type="dxa"/>
            <w:tcBorders>
              <w:top w:val="single" w:sz="4" w:space="0" w:color="auto"/>
              <w:left w:val="single" w:sz="4" w:space="0" w:color="auto"/>
              <w:bottom w:val="single" w:sz="4" w:space="0" w:color="BFBFBF" w:themeColor="background1" w:themeShade="BF"/>
              <w:right w:val="single" w:sz="4" w:space="0" w:color="auto"/>
            </w:tcBorders>
            <w:shd w:val="clear" w:color="auto" w:fill="auto"/>
          </w:tcPr>
          <w:p w14:paraId="01DC8C6A" w14:textId="77777777" w:rsidR="0094519D" w:rsidRDefault="0094519D" w:rsidP="007940B7">
            <w:r>
              <w:t>Name</w:t>
            </w:r>
          </w:p>
        </w:tc>
        <w:tc>
          <w:tcPr>
            <w:tcW w:w="270" w:type="dxa"/>
            <w:tcBorders>
              <w:left w:val="single" w:sz="4" w:space="0" w:color="auto"/>
            </w:tcBorders>
            <w:shd w:val="clear" w:color="auto" w:fill="auto"/>
          </w:tcPr>
          <w:p w14:paraId="0503628D" w14:textId="77777777" w:rsidR="0094519D" w:rsidRDefault="0094519D" w:rsidP="007940B7"/>
        </w:tc>
      </w:tr>
      <w:tr w:rsidR="00D8397F" w14:paraId="138CC4E0" w14:textId="77777777" w:rsidTr="009B41EF">
        <w:trPr>
          <w:trHeight w:val="56"/>
          <w:jc w:val="center"/>
        </w:trPr>
        <w:tc>
          <w:tcPr>
            <w:tcW w:w="270" w:type="dxa"/>
            <w:tcBorders>
              <w:right w:val="single" w:sz="4" w:space="0" w:color="auto"/>
            </w:tcBorders>
            <w:shd w:val="clear" w:color="auto" w:fill="auto"/>
          </w:tcPr>
          <w:p w14:paraId="0B0AF941" w14:textId="77777777" w:rsidR="0094519D" w:rsidRDefault="0094519D" w:rsidP="007940B7"/>
        </w:tc>
        <w:tc>
          <w:tcPr>
            <w:tcW w:w="8730"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14:paraId="3F08E830" w14:textId="77777777" w:rsidR="0094519D" w:rsidRDefault="0094519D" w:rsidP="007940B7">
            <w:r>
              <w:t>Date</w:t>
            </w:r>
          </w:p>
        </w:tc>
        <w:tc>
          <w:tcPr>
            <w:tcW w:w="270" w:type="dxa"/>
            <w:tcBorders>
              <w:left w:val="single" w:sz="4" w:space="0" w:color="auto"/>
            </w:tcBorders>
            <w:shd w:val="clear" w:color="auto" w:fill="auto"/>
          </w:tcPr>
          <w:p w14:paraId="53C04E68" w14:textId="77777777" w:rsidR="0094519D" w:rsidRDefault="0094519D" w:rsidP="007940B7"/>
        </w:tc>
      </w:tr>
      <w:tr w:rsidR="00D8397F" w14:paraId="62DC34D1" w14:textId="77777777" w:rsidTr="009B41EF">
        <w:trPr>
          <w:jc w:val="center"/>
        </w:trPr>
        <w:tc>
          <w:tcPr>
            <w:tcW w:w="270" w:type="dxa"/>
            <w:tcBorders>
              <w:right w:val="single" w:sz="4" w:space="0" w:color="auto"/>
            </w:tcBorders>
            <w:shd w:val="clear" w:color="auto" w:fill="auto"/>
          </w:tcPr>
          <w:p w14:paraId="1A6977BB" w14:textId="77777777" w:rsidR="0094519D" w:rsidRPr="009B41EF" w:rsidRDefault="0094519D" w:rsidP="009B41EF"/>
        </w:tc>
        <w:tc>
          <w:tcPr>
            <w:tcW w:w="8730"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14:paraId="5B22F6CE" w14:textId="77777777" w:rsidR="0094519D" w:rsidRPr="009B41EF" w:rsidRDefault="0094519D" w:rsidP="009B41EF">
            <w:r w:rsidRPr="009B41EF">
              <w:t>Working Title of Research</w:t>
            </w:r>
          </w:p>
        </w:tc>
        <w:tc>
          <w:tcPr>
            <w:tcW w:w="270" w:type="dxa"/>
            <w:tcBorders>
              <w:left w:val="single" w:sz="4" w:space="0" w:color="auto"/>
            </w:tcBorders>
            <w:shd w:val="clear" w:color="auto" w:fill="auto"/>
          </w:tcPr>
          <w:p w14:paraId="67632DAD" w14:textId="77777777" w:rsidR="0094519D" w:rsidRDefault="0094519D" w:rsidP="007940B7"/>
        </w:tc>
      </w:tr>
      <w:tr w:rsidR="00D8397F" w14:paraId="01F73B72" w14:textId="77777777" w:rsidTr="009B41EF">
        <w:trPr>
          <w:jc w:val="center"/>
        </w:trPr>
        <w:tc>
          <w:tcPr>
            <w:tcW w:w="270" w:type="dxa"/>
            <w:tcBorders>
              <w:right w:val="single" w:sz="4" w:space="0" w:color="auto"/>
            </w:tcBorders>
            <w:shd w:val="clear" w:color="auto" w:fill="auto"/>
          </w:tcPr>
          <w:p w14:paraId="34E31024" w14:textId="77777777" w:rsidR="0094519D" w:rsidRDefault="0094519D" w:rsidP="007940B7"/>
        </w:tc>
        <w:tc>
          <w:tcPr>
            <w:tcW w:w="8730"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14:paraId="2605383F" w14:textId="203E3219" w:rsidR="005D15CE" w:rsidRDefault="00072677" w:rsidP="007940B7">
            <w:r>
              <w:t>Problem Statement</w:t>
            </w:r>
          </w:p>
          <w:p w14:paraId="146CDBAC" w14:textId="15E08F47" w:rsidR="005D15CE" w:rsidRDefault="005D15CE" w:rsidP="005D15CE">
            <w:pPr>
              <w:pStyle w:val="StdBullets"/>
            </w:pPr>
            <w:r>
              <w:t>What is the question you will try to answer?</w:t>
            </w:r>
          </w:p>
          <w:p w14:paraId="2F33FED9" w14:textId="77777777" w:rsidR="005D15CE" w:rsidRDefault="005D15CE" w:rsidP="005D15CE">
            <w:pPr>
              <w:pStyle w:val="StdBullets"/>
            </w:pPr>
            <w:r>
              <w:t>Who has the problem?</w:t>
            </w:r>
          </w:p>
          <w:p w14:paraId="78C4887F" w14:textId="77777777" w:rsidR="005D15CE" w:rsidRDefault="005D15CE" w:rsidP="005D15CE">
            <w:pPr>
              <w:pStyle w:val="StdBullets"/>
            </w:pPr>
            <w:r>
              <w:t>Where does the problem exist?</w:t>
            </w:r>
          </w:p>
          <w:p w14:paraId="26B55CC9" w14:textId="2A897BAF" w:rsidR="005D15CE" w:rsidRDefault="005D15CE" w:rsidP="005D15CE">
            <w:pPr>
              <w:pStyle w:val="StdBullets"/>
            </w:pPr>
            <w:r>
              <w:t>When did the problem s</w:t>
            </w:r>
            <w:r w:rsidR="009E754F">
              <w:t>tart or how long has it been a problem</w:t>
            </w:r>
            <w:r>
              <w:t>?</w:t>
            </w:r>
          </w:p>
          <w:p w14:paraId="45EDC24B" w14:textId="331EEE4C" w:rsidR="005D15CE" w:rsidRDefault="005D15CE" w:rsidP="00BF21BF">
            <w:pPr>
              <w:pStyle w:val="StdBullets"/>
            </w:pPr>
            <w:r>
              <w:t>What research has already been done?</w:t>
            </w:r>
          </w:p>
          <w:p w14:paraId="05EF033B" w14:textId="01CBA513" w:rsidR="0094519D" w:rsidRDefault="005D15CE" w:rsidP="00BF21BF">
            <w:pPr>
              <w:pStyle w:val="StdBullets"/>
            </w:pPr>
            <w:r>
              <w:t>Does the question sufficiently narrow the topic to a single researchable topic?</w:t>
            </w:r>
          </w:p>
        </w:tc>
        <w:tc>
          <w:tcPr>
            <w:tcW w:w="270" w:type="dxa"/>
            <w:tcBorders>
              <w:left w:val="single" w:sz="4" w:space="0" w:color="auto"/>
            </w:tcBorders>
            <w:shd w:val="clear" w:color="auto" w:fill="auto"/>
          </w:tcPr>
          <w:p w14:paraId="3D5BB338" w14:textId="77777777" w:rsidR="0094519D" w:rsidRDefault="0094519D" w:rsidP="007940B7"/>
        </w:tc>
      </w:tr>
      <w:tr w:rsidR="0094519D" w14:paraId="326AA571" w14:textId="77777777" w:rsidTr="009B41EF">
        <w:trPr>
          <w:trHeight w:val="296"/>
          <w:jc w:val="center"/>
        </w:trPr>
        <w:tc>
          <w:tcPr>
            <w:tcW w:w="9270" w:type="dxa"/>
            <w:gridSpan w:val="3"/>
            <w:shd w:val="clear" w:color="auto" w:fill="auto"/>
          </w:tcPr>
          <w:p w14:paraId="68C6EC78" w14:textId="44655A6F" w:rsidR="0094519D" w:rsidRDefault="0094519D" w:rsidP="00BF21BF">
            <w:pPr>
              <w:pStyle w:val="CaptionCentered"/>
            </w:pPr>
            <w:r>
              <w:t xml:space="preserve">Figure 1. Sample </w:t>
            </w:r>
            <w:r w:rsidR="00BF21BF">
              <w:t>Problem Statement Outline</w:t>
            </w:r>
          </w:p>
        </w:tc>
      </w:tr>
    </w:tbl>
    <w:p w14:paraId="40599E77" w14:textId="77777777" w:rsidR="00852F0A" w:rsidRPr="00D46F06" w:rsidRDefault="00852F0A" w:rsidP="002C5E76"/>
    <w:p w14:paraId="492120D5" w14:textId="77777777" w:rsidR="002C5E76" w:rsidRDefault="002C5E76" w:rsidP="002C5E76">
      <w:pPr>
        <w:pStyle w:val="ActivitySection"/>
      </w:pPr>
      <w:r>
        <w:t>Conclusion</w:t>
      </w:r>
    </w:p>
    <w:p w14:paraId="16F570E9" w14:textId="77777777" w:rsidR="0094519D" w:rsidRDefault="0094519D" w:rsidP="0094519D">
      <w:pPr>
        <w:pStyle w:val="ActivityNumbers"/>
        <w:numPr>
          <w:ilvl w:val="0"/>
          <w:numId w:val="9"/>
        </w:numPr>
      </w:pPr>
      <w:r>
        <w:t>How has this course prepared you to conduct your own research project?</w:t>
      </w:r>
    </w:p>
    <w:p w14:paraId="60F952D7" w14:textId="7E98C162" w:rsidR="00210996" w:rsidRPr="002C5E76" w:rsidRDefault="0094519D" w:rsidP="007940B7">
      <w:pPr>
        <w:pStyle w:val="ActivityNumbers"/>
        <w:numPr>
          <w:ilvl w:val="0"/>
          <w:numId w:val="9"/>
        </w:numPr>
      </w:pPr>
      <w:r>
        <w:t>How will developing and conducting your research project benefit your future goals?</w:t>
      </w:r>
    </w:p>
    <w:sectPr w:rsidR="00210996" w:rsidRPr="002C5E76" w:rsidSect="007C60E2">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D2DAD" w14:textId="77777777" w:rsidR="003D5B34" w:rsidRDefault="003D5B34">
      <w:r>
        <w:separator/>
      </w:r>
    </w:p>
  </w:endnote>
  <w:endnote w:type="continuationSeparator" w:id="0">
    <w:p w14:paraId="71C2F2E3" w14:textId="77777777" w:rsidR="003D5B34" w:rsidRDefault="003D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70451754" w14:textId="77777777" w:rsidTr="0014610F">
      <w:tc>
        <w:tcPr>
          <w:tcW w:w="4950" w:type="dxa"/>
          <w:shd w:val="clear" w:color="auto" w:fill="F2F2F2"/>
        </w:tcPr>
        <w:p w14:paraId="3136A238"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17FA16B0" w14:textId="4AFFB98D" w:rsidR="00852F0A" w:rsidRDefault="00852F0A" w:rsidP="00852F0A">
          <w:pPr>
            <w:pStyle w:val="Footer"/>
          </w:pPr>
          <w:r>
            <w:t>APB</w:t>
          </w:r>
          <w:r w:rsidRPr="003B0686">
            <w:t xml:space="preserve"> – Activity </w:t>
          </w:r>
          <w:r w:rsidR="0094519D">
            <w:t>5.1.1 Inquisitive Minds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9B41EF">
            <w:rPr>
              <w:rStyle w:val="PageNumber"/>
              <w:rFonts w:cs="Arial"/>
              <w:noProof/>
              <w:szCs w:val="20"/>
            </w:rPr>
            <w:t>3</w:t>
          </w:r>
          <w:r w:rsidRPr="00E03370">
            <w:rPr>
              <w:rStyle w:val="PageNumber"/>
              <w:rFonts w:cs="Arial"/>
              <w:szCs w:val="20"/>
            </w:rPr>
            <w:fldChar w:fldCharType="end"/>
          </w:r>
        </w:p>
      </w:tc>
    </w:tr>
  </w:tbl>
  <w:p w14:paraId="259CF6F7"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0136F0F0" w14:textId="77777777" w:rsidTr="0014610F">
      <w:tc>
        <w:tcPr>
          <w:tcW w:w="4950" w:type="dxa"/>
          <w:shd w:val="clear" w:color="auto" w:fill="F2F2F2"/>
        </w:tcPr>
        <w:p w14:paraId="20FDE1F4"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46D1FF2B" w14:textId="057AE3B4" w:rsidR="00722698" w:rsidRDefault="00722698" w:rsidP="0094519D">
          <w:pPr>
            <w:pStyle w:val="Footer"/>
          </w:pPr>
          <w:r>
            <w:t>APB</w:t>
          </w:r>
          <w:r w:rsidRPr="003B0686">
            <w:t xml:space="preserve"> – Activity </w:t>
          </w:r>
          <w:r w:rsidR="0094519D">
            <w:t>5.1.1 Inquisitive Minds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9B41EF">
            <w:rPr>
              <w:rStyle w:val="PageNumber"/>
              <w:rFonts w:cs="Arial"/>
              <w:noProof/>
              <w:szCs w:val="20"/>
            </w:rPr>
            <w:t>1</w:t>
          </w:r>
          <w:r w:rsidRPr="00E03370">
            <w:rPr>
              <w:rStyle w:val="PageNumber"/>
              <w:rFonts w:cs="Arial"/>
              <w:szCs w:val="20"/>
            </w:rPr>
            <w:fldChar w:fldCharType="end"/>
          </w:r>
        </w:p>
      </w:tc>
    </w:tr>
  </w:tbl>
  <w:p w14:paraId="33C5D246"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A4196" w14:textId="77777777" w:rsidR="003D5B34" w:rsidRDefault="003D5B34">
      <w:r>
        <w:separator/>
      </w:r>
    </w:p>
  </w:footnote>
  <w:footnote w:type="continuationSeparator" w:id="0">
    <w:p w14:paraId="765BCDC8" w14:textId="77777777" w:rsidR="003D5B34" w:rsidRDefault="003D5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5427B"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028F"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pt;height:11.5pt" o:bullet="t">
        <v:imagedata r:id="rId1" o:title="mso1DB"/>
      </v:shape>
    </w:pict>
  </w:numPicBullet>
  <w:numPicBullet w:numPicBulletId="1">
    <w:pict>
      <v:shape id="_x0000_i1035" type="#_x0000_t75" style="width:142.25pt;height:128.4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19D"/>
    <w:rsid w:val="00004D44"/>
    <w:rsid w:val="00020C37"/>
    <w:rsid w:val="00023EF4"/>
    <w:rsid w:val="00026548"/>
    <w:rsid w:val="0006381D"/>
    <w:rsid w:val="000643C4"/>
    <w:rsid w:val="00072677"/>
    <w:rsid w:val="00095B65"/>
    <w:rsid w:val="00096F3E"/>
    <w:rsid w:val="000C04E3"/>
    <w:rsid w:val="000C5919"/>
    <w:rsid w:val="000E30CE"/>
    <w:rsid w:val="00120DA8"/>
    <w:rsid w:val="00125FE3"/>
    <w:rsid w:val="00140531"/>
    <w:rsid w:val="0014610F"/>
    <w:rsid w:val="001522F9"/>
    <w:rsid w:val="00153705"/>
    <w:rsid w:val="00164A78"/>
    <w:rsid w:val="001866DA"/>
    <w:rsid w:val="00186EA4"/>
    <w:rsid w:val="001C5732"/>
    <w:rsid w:val="001D3468"/>
    <w:rsid w:val="001E706D"/>
    <w:rsid w:val="001F5964"/>
    <w:rsid w:val="00210996"/>
    <w:rsid w:val="002212A2"/>
    <w:rsid w:val="002438C6"/>
    <w:rsid w:val="00251483"/>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D5B34"/>
    <w:rsid w:val="003E2BBD"/>
    <w:rsid w:val="00402FC6"/>
    <w:rsid w:val="00403D91"/>
    <w:rsid w:val="0041298F"/>
    <w:rsid w:val="0041647F"/>
    <w:rsid w:val="0042007E"/>
    <w:rsid w:val="004434D0"/>
    <w:rsid w:val="004816E1"/>
    <w:rsid w:val="0048295B"/>
    <w:rsid w:val="00495ED3"/>
    <w:rsid w:val="004A44E1"/>
    <w:rsid w:val="004B1465"/>
    <w:rsid w:val="004B1A28"/>
    <w:rsid w:val="004C09EA"/>
    <w:rsid w:val="004C1D05"/>
    <w:rsid w:val="005016DB"/>
    <w:rsid w:val="005328FF"/>
    <w:rsid w:val="00537CA6"/>
    <w:rsid w:val="005460BE"/>
    <w:rsid w:val="00546966"/>
    <w:rsid w:val="00581DD4"/>
    <w:rsid w:val="00586BFE"/>
    <w:rsid w:val="005B2542"/>
    <w:rsid w:val="005D15CE"/>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07A0"/>
    <w:rsid w:val="006838B0"/>
    <w:rsid w:val="006A1DBA"/>
    <w:rsid w:val="006A4101"/>
    <w:rsid w:val="006A4781"/>
    <w:rsid w:val="006C4146"/>
    <w:rsid w:val="006D10CA"/>
    <w:rsid w:val="006F38A4"/>
    <w:rsid w:val="00703684"/>
    <w:rsid w:val="00715734"/>
    <w:rsid w:val="00722698"/>
    <w:rsid w:val="0072294C"/>
    <w:rsid w:val="007338A2"/>
    <w:rsid w:val="00763431"/>
    <w:rsid w:val="0076778F"/>
    <w:rsid w:val="0077472E"/>
    <w:rsid w:val="007925F0"/>
    <w:rsid w:val="00793303"/>
    <w:rsid w:val="007940B7"/>
    <w:rsid w:val="007A36E5"/>
    <w:rsid w:val="007A566D"/>
    <w:rsid w:val="007C2998"/>
    <w:rsid w:val="007C60E2"/>
    <w:rsid w:val="007E6D00"/>
    <w:rsid w:val="007F0280"/>
    <w:rsid w:val="008321FB"/>
    <w:rsid w:val="00842458"/>
    <w:rsid w:val="00852F0A"/>
    <w:rsid w:val="008575ED"/>
    <w:rsid w:val="00864182"/>
    <w:rsid w:val="00875A5A"/>
    <w:rsid w:val="008955CE"/>
    <w:rsid w:val="008A3B43"/>
    <w:rsid w:val="008D1630"/>
    <w:rsid w:val="008F2C53"/>
    <w:rsid w:val="0090461E"/>
    <w:rsid w:val="00905BAB"/>
    <w:rsid w:val="0094519D"/>
    <w:rsid w:val="00960B08"/>
    <w:rsid w:val="009664A4"/>
    <w:rsid w:val="00966E61"/>
    <w:rsid w:val="0098363E"/>
    <w:rsid w:val="0098660D"/>
    <w:rsid w:val="009B41EF"/>
    <w:rsid w:val="009C4D66"/>
    <w:rsid w:val="009E0675"/>
    <w:rsid w:val="009E754F"/>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70A2E"/>
    <w:rsid w:val="00B836E8"/>
    <w:rsid w:val="00B94588"/>
    <w:rsid w:val="00BB056A"/>
    <w:rsid w:val="00BC7E08"/>
    <w:rsid w:val="00BD7B24"/>
    <w:rsid w:val="00BE2F3A"/>
    <w:rsid w:val="00BF21BF"/>
    <w:rsid w:val="00BF2C89"/>
    <w:rsid w:val="00C03055"/>
    <w:rsid w:val="00C20FE8"/>
    <w:rsid w:val="00C33247"/>
    <w:rsid w:val="00C412F9"/>
    <w:rsid w:val="00C53150"/>
    <w:rsid w:val="00C615E1"/>
    <w:rsid w:val="00CA427F"/>
    <w:rsid w:val="00CC21A3"/>
    <w:rsid w:val="00CE1E13"/>
    <w:rsid w:val="00CE1E34"/>
    <w:rsid w:val="00CF6E1D"/>
    <w:rsid w:val="00D06EFE"/>
    <w:rsid w:val="00D26462"/>
    <w:rsid w:val="00D27120"/>
    <w:rsid w:val="00D449A4"/>
    <w:rsid w:val="00D813DD"/>
    <w:rsid w:val="00D8397F"/>
    <w:rsid w:val="00D83D7D"/>
    <w:rsid w:val="00D9030F"/>
    <w:rsid w:val="00DA1198"/>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D16AF"/>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1EE50"/>
  <w15:chartTrackingRefBased/>
  <w15:docId w15:val="{B0A2E47A-8042-4DFD-8565-015A26B65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4519D"/>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uiPriority w:val="99"/>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fa.org/participate/awards/agriscience-fair" TargetMode="Externa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EB726-B6C7-4C3B-81C8-138D28E4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6</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Activity 5.1.1 Inquisitive Minds</vt:lpstr>
    </vt:vector>
  </TitlesOfParts>
  <Manager>Dan Jansen</Manager>
  <Company>Curriculum for Agricultural Science Education</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5.1.1 Inquisitive Minds</dc:title>
  <dc:subject>APB - Unit 5 - Lesson 5.1 Independent Researchers</dc:subject>
  <dc:creator>Marlene Jansen</dc:creator>
  <cp:keywords/>
  <dc:description/>
  <cp:lastModifiedBy>Marlene Jansen</cp:lastModifiedBy>
  <cp:revision>4</cp:revision>
  <cp:lastPrinted>2014-03-03T20:17:00Z</cp:lastPrinted>
  <dcterms:created xsi:type="dcterms:W3CDTF">2016-01-27T18:55:00Z</dcterms:created>
  <dcterms:modified xsi:type="dcterms:W3CDTF">2016-04-11T16:19:00Z</dcterms:modified>
</cp:coreProperties>
</file>